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3E0" w:rsidRPr="0025476F" w:rsidRDefault="002073E0" w:rsidP="0025476F">
      <w:pPr>
        <w:jc w:val="right"/>
        <w:rPr>
          <w:rFonts w:ascii="Times New Roman" w:hAnsi="Times New Roman" w:cs="Times New Roman"/>
          <w:sz w:val="28"/>
          <w:szCs w:val="28"/>
        </w:rPr>
      </w:pPr>
      <w:r w:rsidRPr="0025476F">
        <w:rPr>
          <w:rFonts w:ascii="Times New Roman" w:hAnsi="Times New Roman" w:cs="Times New Roman"/>
          <w:sz w:val="28"/>
          <w:szCs w:val="28"/>
        </w:rPr>
        <w:t xml:space="preserve">                                               Приложение  к постановлению                                                                                                                                 Администрации </w:t>
      </w:r>
      <w:r>
        <w:rPr>
          <w:rFonts w:ascii="Times New Roman" w:hAnsi="Times New Roman" w:cs="Times New Roman"/>
          <w:sz w:val="28"/>
          <w:szCs w:val="28"/>
        </w:rPr>
        <w:t>Абанского района от 08.08.2017 № 365-п</w:t>
      </w:r>
    </w:p>
    <w:p w:rsidR="002073E0" w:rsidRPr="0025476F" w:rsidRDefault="002073E0" w:rsidP="00DF545D">
      <w:pPr>
        <w:jc w:val="center"/>
        <w:rPr>
          <w:rFonts w:ascii="Times New Roman" w:hAnsi="Times New Roman" w:cs="Times New Roman"/>
          <w:sz w:val="28"/>
          <w:szCs w:val="28"/>
        </w:rPr>
      </w:pPr>
      <w:r w:rsidRPr="0025476F">
        <w:rPr>
          <w:rFonts w:ascii="Times New Roman" w:hAnsi="Times New Roman" w:cs="Times New Roman"/>
          <w:sz w:val="28"/>
          <w:szCs w:val="28"/>
        </w:rPr>
        <w:t>Перечень муниципального имущества муниципального образования Абанский район, свободного от прав третьих лиц (за исключением имущественных прав субъектов малого и среднего предпринимательства)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476F">
        <w:rPr>
          <w:rFonts w:ascii="Times New Roman" w:hAnsi="Times New Roman" w:cs="Times New Roman"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 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75"/>
        <w:gridCol w:w="1247"/>
        <w:gridCol w:w="1417"/>
        <w:gridCol w:w="851"/>
        <w:gridCol w:w="1275"/>
        <w:gridCol w:w="709"/>
        <w:gridCol w:w="709"/>
        <w:gridCol w:w="1134"/>
        <w:gridCol w:w="919"/>
        <w:gridCol w:w="1009"/>
        <w:gridCol w:w="980"/>
        <w:gridCol w:w="1486"/>
        <w:gridCol w:w="709"/>
        <w:gridCol w:w="1134"/>
      </w:tblGrid>
      <w:tr w:rsidR="002073E0" w:rsidRPr="0051628D">
        <w:tc>
          <w:tcPr>
            <w:tcW w:w="375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Номер в реестре имущества </w:t>
            </w:r>
            <w:hyperlink r:id="rId4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417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Адрес (местоположение) объекта </w:t>
            </w:r>
            <w:hyperlink r:id="rId5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0915" w:type="dxa"/>
            <w:gridSpan w:val="11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Структурированный адрес объекта</w:t>
            </w:r>
          </w:p>
        </w:tc>
      </w:tr>
      <w:tr w:rsidR="002073E0" w:rsidRPr="0051628D">
        <w:tc>
          <w:tcPr>
            <w:tcW w:w="375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субъекта Российской Федерации </w:t>
            </w:r>
            <w:hyperlink r:id="rId6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275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района/городского округа/внутригородского округа территории города федерального значения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Вид населенного пункта</w:t>
            </w: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91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Тип элемента планировочной структуры</w:t>
            </w:r>
          </w:p>
        </w:tc>
        <w:tc>
          <w:tcPr>
            <w:tcW w:w="10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Наименование элемента планировочной структуры</w:t>
            </w:r>
          </w:p>
        </w:tc>
        <w:tc>
          <w:tcPr>
            <w:tcW w:w="98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Тип элемента улично-дорожной сети</w:t>
            </w:r>
          </w:p>
        </w:tc>
        <w:tc>
          <w:tcPr>
            <w:tcW w:w="148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Наименование элемента улично-дорожной сети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Номер дома (включая литеру) </w:t>
            </w:r>
            <w:hyperlink r:id="rId7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Тип и номер корпуса, строения, владения </w:t>
            </w:r>
            <w:hyperlink r:id="rId8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</w:tr>
      <w:tr w:rsidR="002073E0" w:rsidRPr="0051628D">
        <w:tc>
          <w:tcPr>
            <w:tcW w:w="375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8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8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073E0" w:rsidRPr="0051628D">
        <w:trPr>
          <w:trHeight w:val="1999"/>
        </w:trPr>
        <w:tc>
          <w:tcPr>
            <w:tcW w:w="375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1417" w:type="dxa"/>
          </w:tcPr>
          <w:p w:rsidR="002073E0" w:rsidRPr="0025476F" w:rsidRDefault="002073E0" w:rsidP="00AF4C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Красноярский край, Абанский район, с. Залипье, ул. Молодежная, д.13, пом.1</w:t>
            </w:r>
          </w:p>
        </w:tc>
        <w:tc>
          <w:tcPr>
            <w:tcW w:w="85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Красноярский край</w:t>
            </w:r>
          </w:p>
        </w:tc>
        <w:tc>
          <w:tcPr>
            <w:tcW w:w="1275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Абанский район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Залипье</w:t>
            </w:r>
          </w:p>
        </w:tc>
        <w:tc>
          <w:tcPr>
            <w:tcW w:w="91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48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3E0" w:rsidRPr="0051628D">
        <w:tc>
          <w:tcPr>
            <w:tcW w:w="375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17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Красноярский край, Абанский район, д. Стерлитамак, ул. Центральная. д. 60</w:t>
            </w:r>
          </w:p>
        </w:tc>
        <w:tc>
          <w:tcPr>
            <w:tcW w:w="85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Красноярский край</w:t>
            </w:r>
          </w:p>
        </w:tc>
        <w:tc>
          <w:tcPr>
            <w:tcW w:w="1275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Абанский район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деревня</w:t>
            </w: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Стерлитамак</w:t>
            </w:r>
          </w:p>
        </w:tc>
        <w:tc>
          <w:tcPr>
            <w:tcW w:w="91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48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3E0" w:rsidRPr="0051628D">
        <w:tc>
          <w:tcPr>
            <w:tcW w:w="375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7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417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Красноярский край, Абанский район, д. Стерлитамак, ул. Сибирская, 1б</w:t>
            </w:r>
          </w:p>
        </w:tc>
        <w:tc>
          <w:tcPr>
            <w:tcW w:w="85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Красноярский край</w:t>
            </w:r>
          </w:p>
        </w:tc>
        <w:tc>
          <w:tcPr>
            <w:tcW w:w="1275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Абанский район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деревня</w:t>
            </w: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Стерлитамак</w:t>
            </w:r>
          </w:p>
        </w:tc>
        <w:tc>
          <w:tcPr>
            <w:tcW w:w="91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48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Сибирская</w:t>
            </w:r>
          </w:p>
        </w:tc>
        <w:tc>
          <w:tcPr>
            <w:tcW w:w="70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3E0" w:rsidRPr="0025476F" w:rsidRDefault="002073E0" w:rsidP="00D424B6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644"/>
        <w:gridCol w:w="1253"/>
        <w:gridCol w:w="1214"/>
        <w:gridCol w:w="1676"/>
        <w:gridCol w:w="2381"/>
        <w:gridCol w:w="1974"/>
        <w:gridCol w:w="1928"/>
        <w:gridCol w:w="1459"/>
      </w:tblGrid>
      <w:tr w:rsidR="002073E0" w:rsidRPr="0051628D">
        <w:tc>
          <w:tcPr>
            <w:tcW w:w="1644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Вид объекта недвижимости;</w:t>
            </w:r>
          </w:p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движимое имущество </w:t>
            </w:r>
            <w:hyperlink r:id="rId9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&lt;6&gt;</w:t>
              </w:r>
            </w:hyperlink>
          </w:p>
        </w:tc>
        <w:tc>
          <w:tcPr>
            <w:tcW w:w="11885" w:type="dxa"/>
            <w:gridSpan w:val="7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Сведения о недвижимом имуществе или его части</w:t>
            </w:r>
          </w:p>
        </w:tc>
      </w:tr>
      <w:tr w:rsidR="002073E0" w:rsidRPr="0051628D">
        <w:tc>
          <w:tcPr>
            <w:tcW w:w="1644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7" w:type="dxa"/>
            <w:gridSpan w:val="2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hyperlink r:id="rId10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&lt;7&gt;</w:t>
              </w:r>
            </w:hyperlink>
          </w:p>
        </w:tc>
        <w:tc>
          <w:tcPr>
            <w:tcW w:w="1676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Номер части объекта недвижимости согласно сведениям государственного кадастра недвижимости </w:t>
            </w:r>
            <w:hyperlink r:id="rId11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&lt;8&gt;</w:t>
              </w:r>
            </w:hyperlink>
          </w:p>
        </w:tc>
        <w:tc>
          <w:tcPr>
            <w:tcW w:w="6283" w:type="dxa"/>
            <w:gridSpan w:val="3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Основная характеристика объекта недвижимости </w:t>
            </w:r>
            <w:hyperlink r:id="rId12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&lt;9&gt;</w:t>
              </w:r>
            </w:hyperlink>
          </w:p>
        </w:tc>
        <w:tc>
          <w:tcPr>
            <w:tcW w:w="1459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объекта учета </w:t>
            </w:r>
            <w:hyperlink r:id="rId13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&lt;10&gt;</w:t>
              </w:r>
            </w:hyperlink>
          </w:p>
        </w:tc>
      </w:tr>
      <w:tr w:rsidR="002073E0" w:rsidRPr="0051628D">
        <w:trPr>
          <w:trHeight w:val="570"/>
        </w:trPr>
        <w:tc>
          <w:tcPr>
            <w:tcW w:w="1644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7" w:type="dxa"/>
            <w:gridSpan w:val="2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1974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928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  <w:tc>
          <w:tcPr>
            <w:tcW w:w="1459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3E0" w:rsidRPr="0051628D">
        <w:tc>
          <w:tcPr>
            <w:tcW w:w="1644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121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Тип (кадастровый, условный, устаревший)</w:t>
            </w:r>
          </w:p>
        </w:tc>
        <w:tc>
          <w:tcPr>
            <w:tcW w:w="1676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3E0" w:rsidRPr="0051628D">
        <w:tc>
          <w:tcPr>
            <w:tcW w:w="164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53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1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8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2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5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2073E0" w:rsidRPr="0051628D">
        <w:tc>
          <w:tcPr>
            <w:tcW w:w="164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</w:p>
        </w:tc>
        <w:tc>
          <w:tcPr>
            <w:tcW w:w="1253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24:01:3402002:625</w:t>
            </w:r>
          </w:p>
        </w:tc>
        <w:tc>
          <w:tcPr>
            <w:tcW w:w="121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9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395,1</w:t>
            </w:r>
          </w:p>
        </w:tc>
        <w:tc>
          <w:tcPr>
            <w:tcW w:w="192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145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</w:tc>
      </w:tr>
      <w:tr w:rsidR="002073E0" w:rsidRPr="0051628D">
        <w:tc>
          <w:tcPr>
            <w:tcW w:w="164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</w:tc>
        <w:tc>
          <w:tcPr>
            <w:tcW w:w="1253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24:01:0000000:1001</w:t>
            </w:r>
          </w:p>
        </w:tc>
        <w:tc>
          <w:tcPr>
            <w:tcW w:w="121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9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489,6</w:t>
            </w:r>
          </w:p>
        </w:tc>
        <w:tc>
          <w:tcPr>
            <w:tcW w:w="192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145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</w:tc>
      </w:tr>
      <w:tr w:rsidR="002073E0" w:rsidRPr="0051628D">
        <w:tc>
          <w:tcPr>
            <w:tcW w:w="164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</w:tc>
        <w:tc>
          <w:tcPr>
            <w:tcW w:w="1253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24:01:2603001:273</w:t>
            </w:r>
          </w:p>
        </w:tc>
        <w:tc>
          <w:tcPr>
            <w:tcW w:w="121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9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574,3</w:t>
            </w:r>
          </w:p>
        </w:tc>
        <w:tc>
          <w:tcPr>
            <w:tcW w:w="192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1459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</w:tc>
      </w:tr>
    </w:tbl>
    <w:p w:rsidR="002073E0" w:rsidRPr="0025476F" w:rsidRDefault="002073E0" w:rsidP="00D424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474"/>
        <w:gridCol w:w="1020"/>
        <w:gridCol w:w="706"/>
        <w:gridCol w:w="566"/>
        <w:gridCol w:w="710"/>
        <w:gridCol w:w="1474"/>
        <w:gridCol w:w="998"/>
        <w:gridCol w:w="854"/>
        <w:gridCol w:w="720"/>
        <w:gridCol w:w="900"/>
        <w:gridCol w:w="1138"/>
        <w:gridCol w:w="994"/>
        <w:gridCol w:w="830"/>
        <w:gridCol w:w="720"/>
        <w:gridCol w:w="900"/>
        <w:gridCol w:w="1134"/>
      </w:tblGrid>
      <w:tr w:rsidR="002073E0" w:rsidRPr="0051628D">
        <w:tc>
          <w:tcPr>
            <w:tcW w:w="5950" w:type="dxa"/>
            <w:gridSpan w:val="6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движимом имуществе </w:t>
            </w:r>
            <w:hyperlink r:id="rId14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&lt;11&gt;</w:t>
              </w:r>
            </w:hyperlink>
          </w:p>
        </w:tc>
        <w:tc>
          <w:tcPr>
            <w:tcW w:w="9188" w:type="dxa"/>
            <w:gridSpan w:val="10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праве аренды или безвозмездного пользования имуществом </w:t>
            </w:r>
            <w:hyperlink r:id="rId15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&lt;12&gt;</w:t>
              </w:r>
            </w:hyperlink>
          </w:p>
        </w:tc>
      </w:tr>
      <w:tr w:rsidR="002073E0" w:rsidRPr="0051628D">
        <w:tc>
          <w:tcPr>
            <w:tcW w:w="5950" w:type="dxa"/>
            <w:gridSpan w:val="6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578" w:type="dxa"/>
            <w:gridSpan w:val="5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субъекта малого и среднего предпринимательства</w:t>
            </w:r>
          </w:p>
        </w:tc>
      </w:tr>
      <w:tr w:rsidR="002073E0" w:rsidRPr="0051628D">
        <w:tc>
          <w:tcPr>
            <w:tcW w:w="1474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1020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знак (при наличии)</w:t>
            </w:r>
          </w:p>
        </w:tc>
        <w:tc>
          <w:tcPr>
            <w:tcW w:w="706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566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Марка, модель</w:t>
            </w:r>
          </w:p>
        </w:tc>
        <w:tc>
          <w:tcPr>
            <w:tcW w:w="710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1474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  <w:tc>
          <w:tcPr>
            <w:tcW w:w="2572" w:type="dxa"/>
            <w:gridSpan w:val="3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Правообладатель</w:t>
            </w:r>
          </w:p>
        </w:tc>
        <w:tc>
          <w:tcPr>
            <w:tcW w:w="2038" w:type="dxa"/>
            <w:gridSpan w:val="2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Документы основание</w:t>
            </w:r>
          </w:p>
        </w:tc>
        <w:tc>
          <w:tcPr>
            <w:tcW w:w="2544" w:type="dxa"/>
            <w:gridSpan w:val="3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Правообладатель</w:t>
            </w:r>
          </w:p>
        </w:tc>
        <w:tc>
          <w:tcPr>
            <w:tcW w:w="2034" w:type="dxa"/>
            <w:gridSpan w:val="2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Документы основание</w:t>
            </w:r>
          </w:p>
        </w:tc>
      </w:tr>
      <w:tr w:rsidR="002073E0" w:rsidRPr="0051628D">
        <w:tc>
          <w:tcPr>
            <w:tcW w:w="1474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85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7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90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Дата заключения договора</w:t>
            </w:r>
          </w:p>
        </w:tc>
        <w:tc>
          <w:tcPr>
            <w:tcW w:w="113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Дата окончания действия договора</w:t>
            </w:r>
          </w:p>
        </w:tc>
        <w:tc>
          <w:tcPr>
            <w:tcW w:w="99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83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7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90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Дата заключения договора</w:t>
            </w: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Дата окончания действия договора</w:t>
            </w:r>
          </w:p>
        </w:tc>
      </w:tr>
      <w:tr w:rsidR="002073E0" w:rsidRPr="0051628D">
        <w:tc>
          <w:tcPr>
            <w:tcW w:w="14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1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0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3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3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0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2073E0" w:rsidRPr="0051628D">
        <w:tc>
          <w:tcPr>
            <w:tcW w:w="14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3E0" w:rsidRPr="0051628D">
        <w:tc>
          <w:tcPr>
            <w:tcW w:w="14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3E0" w:rsidRPr="0051628D">
        <w:tc>
          <w:tcPr>
            <w:tcW w:w="14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3E0" w:rsidRPr="0025476F" w:rsidRDefault="002073E0" w:rsidP="00D424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68"/>
        <w:gridCol w:w="2438"/>
        <w:gridCol w:w="1644"/>
        <w:gridCol w:w="1531"/>
        <w:gridCol w:w="1871"/>
      </w:tblGrid>
      <w:tr w:rsidR="002073E0" w:rsidRPr="0051628D">
        <w:tc>
          <w:tcPr>
            <w:tcW w:w="2268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Указать одно из значений: в перечне (изменениях в перечни) </w:t>
            </w:r>
            <w:hyperlink r:id="rId16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&lt;13&gt;</w:t>
              </w:r>
            </w:hyperlink>
          </w:p>
        </w:tc>
        <w:tc>
          <w:tcPr>
            <w:tcW w:w="7484" w:type="dxa"/>
            <w:gridSpan w:val="4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  <w:hyperlink r:id="rId17" w:history="1">
              <w:r w:rsidRPr="0025476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&lt;14&gt;</w:t>
              </w:r>
            </w:hyperlink>
          </w:p>
        </w:tc>
      </w:tr>
      <w:tr w:rsidR="002073E0" w:rsidRPr="0051628D">
        <w:tc>
          <w:tcPr>
            <w:tcW w:w="2268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принявшего документ</w:t>
            </w:r>
          </w:p>
        </w:tc>
        <w:tc>
          <w:tcPr>
            <w:tcW w:w="1644" w:type="dxa"/>
            <w:vMerge w:val="restart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402" w:type="dxa"/>
            <w:gridSpan w:val="2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Реквизиты документа</w:t>
            </w:r>
          </w:p>
        </w:tc>
      </w:tr>
      <w:tr w:rsidR="002073E0" w:rsidRPr="0051628D">
        <w:tc>
          <w:tcPr>
            <w:tcW w:w="2268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</w:tcPr>
          <w:p w:rsidR="002073E0" w:rsidRPr="0051628D" w:rsidRDefault="002073E0" w:rsidP="00AF4C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7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</w:tr>
      <w:tr w:rsidR="002073E0" w:rsidRPr="0051628D">
        <w:tc>
          <w:tcPr>
            <w:tcW w:w="226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43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64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3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7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76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2073E0" w:rsidRPr="0051628D">
        <w:tc>
          <w:tcPr>
            <w:tcW w:w="226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3E0" w:rsidRPr="0051628D">
        <w:tc>
          <w:tcPr>
            <w:tcW w:w="226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3E0" w:rsidRPr="0051628D">
        <w:tc>
          <w:tcPr>
            <w:tcW w:w="226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2073E0" w:rsidRPr="0025476F" w:rsidRDefault="002073E0" w:rsidP="00AF4C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3E0" w:rsidRPr="0025476F" w:rsidRDefault="002073E0">
      <w:pPr>
        <w:rPr>
          <w:rFonts w:ascii="Times New Roman" w:hAnsi="Times New Roman" w:cs="Times New Roman"/>
          <w:sz w:val="28"/>
          <w:szCs w:val="28"/>
        </w:rPr>
      </w:pPr>
    </w:p>
    <w:sectPr w:rsidR="002073E0" w:rsidRPr="0025476F" w:rsidSect="00D424B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4B6"/>
    <w:rsid w:val="00063B93"/>
    <w:rsid w:val="002073E0"/>
    <w:rsid w:val="0025476F"/>
    <w:rsid w:val="00256C93"/>
    <w:rsid w:val="00343D3D"/>
    <w:rsid w:val="0051628D"/>
    <w:rsid w:val="005A6C77"/>
    <w:rsid w:val="005D44D0"/>
    <w:rsid w:val="005F2CAE"/>
    <w:rsid w:val="006A45E4"/>
    <w:rsid w:val="007427D4"/>
    <w:rsid w:val="00A50B53"/>
    <w:rsid w:val="00AF4C40"/>
    <w:rsid w:val="00B00BCA"/>
    <w:rsid w:val="00B31380"/>
    <w:rsid w:val="00D424B6"/>
    <w:rsid w:val="00DA5FCF"/>
    <w:rsid w:val="00DF5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B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424B6"/>
    <w:pPr>
      <w:widowControl w:val="0"/>
      <w:autoSpaceDE w:val="0"/>
      <w:autoSpaceDN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742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27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40F9115D32B04B754D60ACF7965E310ECFE65665CFAE2CC53E2E8FC0EEEC073C298EEE41E8A9A4F4R5I" TargetMode="External"/><Relationship Id="rId13" Type="http://schemas.openxmlformats.org/officeDocument/2006/relationships/hyperlink" Target="consultantplus://offline/ref=3F40F9115D32B04B754D60ACF7965E310ECFE65665CFAE2CC53E2E8FC0EEEC073C298EEE41E8A9A5F4R6I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F40F9115D32B04B754D60ACF7965E310ECFE65665CFAE2CC53E2E8FC0EEEC073C298EEE41E8A9A4F4R4I" TargetMode="External"/><Relationship Id="rId12" Type="http://schemas.openxmlformats.org/officeDocument/2006/relationships/hyperlink" Target="consultantplus://offline/ref=3F40F9115D32B04B754D60ACF7965E310ECFE65665CFAE2CC53E2E8FC0EEEC073C298EEE41E8A9A4F4R1I" TargetMode="External"/><Relationship Id="rId17" Type="http://schemas.openxmlformats.org/officeDocument/2006/relationships/hyperlink" Target="consultantplus://offline/ref=3F40F9115D32B04B754D60ACF7965E310ECFE65665CFAE2CC53E2E8FC0EEEC073C298EEE41E8A9A5F4R2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F40F9115D32B04B754D60ACF7965E310ECFE65665CFAE2CC53E2E8FC0EEEC073C298EEE41E8A9A5F4R5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F40F9115D32B04B754D60ACF7965E310ECFE65665CFAE2CC53E2E8FC0EEEC073C298EEE41E8A9A4F4R7I" TargetMode="External"/><Relationship Id="rId11" Type="http://schemas.openxmlformats.org/officeDocument/2006/relationships/hyperlink" Target="consultantplus://offline/ref=3F40F9115D32B04B754D60ACF7965E310ECFE65665CFAE2CC53E2E8FC0EEEC073C298EEE41E8A9A4F4R0I" TargetMode="External"/><Relationship Id="rId5" Type="http://schemas.openxmlformats.org/officeDocument/2006/relationships/hyperlink" Target="consultantplus://offline/ref=3F40F9115D32B04B754D60ACF7965E310ECFE65665CFAE2CC53E2E8FC0EEEC073C298EEE41E8A9A4F4R6I" TargetMode="External"/><Relationship Id="rId15" Type="http://schemas.openxmlformats.org/officeDocument/2006/relationships/hyperlink" Target="consultantplus://offline/ref=3F40F9115D32B04B754D60ACF7965E310ECFE65665CFAE2CC53E2E8FC0EEEC073C298EEE41E8A9A5F4R4I" TargetMode="External"/><Relationship Id="rId10" Type="http://schemas.openxmlformats.org/officeDocument/2006/relationships/hyperlink" Target="consultantplus://offline/ref=3F40F9115D32B04B754D60ACF7965E310ECFE65665CFAE2CC53E2E8FC0EEEC073C298EEE41E8A9A4F4R3I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3F40F9115D32B04B754D60ACF7965E310ECFE65665CFAE2CC53E2E8FC0EEEC073C298EEE41E8A9A3F4RFI" TargetMode="External"/><Relationship Id="rId9" Type="http://schemas.openxmlformats.org/officeDocument/2006/relationships/hyperlink" Target="consultantplus://offline/ref=3F40F9115D32B04B754D60ACF7965E310ECFE65665CFAE2CC53E2E8FC0EEEC073C298EEE41E8A9A4F4R2I" TargetMode="External"/><Relationship Id="rId14" Type="http://schemas.openxmlformats.org/officeDocument/2006/relationships/hyperlink" Target="consultantplus://offline/ref=3F40F9115D32B04B754D60ACF7965E310ECFE65665CFAE2CC53E2E8FC0EEEC073C298EEE41E8A9A5F4R7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866</Words>
  <Characters>4942</Characters>
  <Application>Microsoft Office Outlook</Application>
  <DocSecurity>0</DocSecurity>
  <Lines>0</Lines>
  <Paragraphs>0</Paragraphs>
  <ScaleCrop>false</ScaleCrop>
  <Company>ОКК по Абанскому району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Приложение  к постановлению                                                                                                                                 Администрации Абанского района от 08</dc:title>
  <dc:subject/>
  <dc:creator>Коспирович Ольга Васильевна</dc:creator>
  <cp:keywords/>
  <dc:description/>
  <cp:lastModifiedBy>Admin</cp:lastModifiedBy>
  <cp:revision>2</cp:revision>
  <cp:lastPrinted>2017-08-08T08:33:00Z</cp:lastPrinted>
  <dcterms:created xsi:type="dcterms:W3CDTF">2018-06-28T08:05:00Z</dcterms:created>
  <dcterms:modified xsi:type="dcterms:W3CDTF">2018-06-28T08:05:00Z</dcterms:modified>
</cp:coreProperties>
</file>